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C37DF" w14:textId="77777777" w:rsidR="00D63FB0" w:rsidRDefault="00D63FB0" w:rsidP="00D63FB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SCOGYN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2F484120" w14:textId="77777777" w:rsidR="00D63FB0" w:rsidRDefault="00D63FB0" w:rsidP="00D63FB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Harlington, Bedfordshire. </w:t>
      </w:r>
      <w:proofErr w:type="spellStart"/>
      <w:r>
        <w:rPr>
          <w:rFonts w:cs="Times New Roman"/>
          <w:szCs w:val="24"/>
        </w:rPr>
        <w:t>Labourer</w:t>
      </w:r>
      <w:proofErr w:type="spellEnd"/>
      <w:r>
        <w:rPr>
          <w:rFonts w:cs="Times New Roman"/>
          <w:szCs w:val="24"/>
        </w:rPr>
        <w:t>.</w:t>
      </w:r>
    </w:p>
    <w:p w14:paraId="01F73DAC" w14:textId="77777777" w:rsidR="00D63FB0" w:rsidRDefault="00D63FB0" w:rsidP="00D63FB0">
      <w:pPr>
        <w:pStyle w:val="NoSpacing"/>
        <w:jc w:val="both"/>
        <w:rPr>
          <w:rFonts w:cs="Times New Roman"/>
          <w:szCs w:val="24"/>
        </w:rPr>
      </w:pPr>
    </w:p>
    <w:p w14:paraId="0505A92F" w14:textId="77777777" w:rsidR="00D63FB0" w:rsidRDefault="00D63FB0" w:rsidP="00D63FB0">
      <w:pPr>
        <w:pStyle w:val="NoSpacing"/>
        <w:jc w:val="both"/>
        <w:rPr>
          <w:rFonts w:cs="Times New Roman"/>
          <w:szCs w:val="24"/>
        </w:rPr>
      </w:pPr>
    </w:p>
    <w:p w14:paraId="45381E4F" w14:textId="77777777" w:rsidR="00D63FB0" w:rsidRDefault="00D63FB0" w:rsidP="00D63FB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Rotherham(q.v.), Simon </w:t>
      </w:r>
      <w:proofErr w:type="spellStart"/>
      <w:r>
        <w:rPr>
          <w:rFonts w:cs="Times New Roman"/>
          <w:szCs w:val="24"/>
        </w:rPr>
        <w:t>Nasshe</w:t>
      </w:r>
      <w:proofErr w:type="spellEnd"/>
      <w:r>
        <w:rPr>
          <w:rFonts w:cs="Times New Roman"/>
          <w:szCs w:val="24"/>
        </w:rPr>
        <w:t xml:space="preserve">(q.v.) and Edmund </w:t>
      </w:r>
      <w:proofErr w:type="spellStart"/>
      <w:r>
        <w:rPr>
          <w:rFonts w:cs="Times New Roman"/>
          <w:szCs w:val="24"/>
        </w:rPr>
        <w:t>Nasshe</w:t>
      </w:r>
      <w:proofErr w:type="spellEnd"/>
      <w:r>
        <w:rPr>
          <w:rFonts w:cs="Times New Roman"/>
          <w:szCs w:val="24"/>
        </w:rPr>
        <w:t>(q.v.)</w:t>
      </w:r>
    </w:p>
    <w:p w14:paraId="14EF89F2" w14:textId="77777777" w:rsidR="00D63FB0" w:rsidRDefault="00D63FB0" w:rsidP="00D63FB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brought a plaint of trespass and taking against him, Thomas Dunne of</w:t>
      </w:r>
    </w:p>
    <w:p w14:paraId="448BB785" w14:textId="77777777" w:rsidR="00D63FB0" w:rsidRDefault="00D63FB0" w:rsidP="00D63FB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Harlington(q.v.) and Thomas Saunder of Barton-le-Clay(q.v.).</w:t>
      </w:r>
    </w:p>
    <w:p w14:paraId="3F0C4268" w14:textId="77777777" w:rsidR="00D63FB0" w:rsidRDefault="00D63FB0" w:rsidP="00D63FB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545C687F" w14:textId="77777777" w:rsidR="00D63FB0" w:rsidRDefault="00D63FB0" w:rsidP="00D63FB0">
      <w:pPr>
        <w:pStyle w:val="NoSpacing"/>
        <w:jc w:val="both"/>
        <w:rPr>
          <w:rFonts w:cs="Times New Roman"/>
          <w:szCs w:val="24"/>
        </w:rPr>
      </w:pPr>
    </w:p>
    <w:p w14:paraId="7821AC5F" w14:textId="77777777" w:rsidR="00D63FB0" w:rsidRDefault="00D63FB0" w:rsidP="00D63FB0">
      <w:pPr>
        <w:pStyle w:val="NoSpacing"/>
        <w:jc w:val="both"/>
        <w:rPr>
          <w:rFonts w:cs="Times New Roman"/>
          <w:szCs w:val="24"/>
        </w:rPr>
      </w:pPr>
    </w:p>
    <w:p w14:paraId="3EDEA95B" w14:textId="77777777" w:rsidR="00D63FB0" w:rsidRDefault="00D63FB0" w:rsidP="00D63FB0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31 December 2023</w:t>
      </w:r>
    </w:p>
    <w:p w14:paraId="1FE3B4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25F69" w14:textId="77777777" w:rsidR="00D63FB0" w:rsidRDefault="00D63FB0" w:rsidP="009139A6">
      <w:r>
        <w:separator/>
      </w:r>
    </w:p>
  </w:endnote>
  <w:endnote w:type="continuationSeparator" w:id="0">
    <w:p w14:paraId="7F7A7ADA" w14:textId="77777777" w:rsidR="00D63FB0" w:rsidRDefault="00D63F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9C0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B53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4CA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26731" w14:textId="77777777" w:rsidR="00D63FB0" w:rsidRDefault="00D63FB0" w:rsidP="009139A6">
      <w:r>
        <w:separator/>
      </w:r>
    </w:p>
  </w:footnote>
  <w:footnote w:type="continuationSeparator" w:id="0">
    <w:p w14:paraId="3B57ECED" w14:textId="77777777" w:rsidR="00D63FB0" w:rsidRDefault="00D63F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A15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AACE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3E4A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FB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63FB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4DC74"/>
  <w15:chartTrackingRefBased/>
  <w15:docId w15:val="{F5B275C9-A32F-4635-B669-B81BB7C4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63FB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/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2024-02-16T21:08:00Z</dcterms:created>
  <dcterms:modified xsi:type="dcterms:W3CDTF">2024-02-16T21:08:00Z</dcterms:modified>
</cp:coreProperties>
</file>